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2FF83CFD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80431" w:rsidRPr="006D5960">
        <w:rPr>
          <w:rFonts w:ascii="Arial" w:hAnsi="Arial" w:cs="Arial"/>
          <w:b/>
          <w:color w:val="auto"/>
          <w:sz w:val="28"/>
          <w:szCs w:val="22"/>
        </w:rPr>
        <w:t>0</w:t>
      </w:r>
      <w:r w:rsidR="00D81367">
        <w:rPr>
          <w:rFonts w:ascii="Arial" w:hAnsi="Arial" w:cs="Arial"/>
          <w:b/>
          <w:color w:val="auto"/>
          <w:sz w:val="28"/>
          <w:szCs w:val="22"/>
        </w:rPr>
        <w:t>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4298E06F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bookmarkStart w:id="2" w:name="_Hlk235122538"/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  <w:r w:rsidR="002A6ABC">
              <w:rPr>
                <w:rFonts w:ascii="Arial" w:hAnsi="Arial" w:cs="Arial"/>
                <w:b/>
              </w:rPr>
              <w:t xml:space="preserve"> </w:t>
            </w:r>
            <w:r w:rsidR="006A19AF">
              <w:rPr>
                <w:rFonts w:ascii="Arial" w:hAnsi="Arial" w:cs="Arial"/>
                <w:b/>
              </w:rPr>
              <w:t>- Mindestanforderung 200 Betten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1472DEAB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</w:t>
            </w:r>
            <w:r w:rsidR="00917616">
              <w:rPr>
                <w:rFonts w:ascii="Arial" w:hAnsi="Arial" w:cs="Arial"/>
              </w:rPr>
              <w:t xml:space="preserve"> (Auftraggeber)</w:t>
            </w:r>
            <w:r w:rsidR="00D746EA" w:rsidRPr="00D746EA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87D234F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  <w:p w14:paraId="735478B6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65BDD976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730F33C1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4E3124C3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4155C699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1EEDB044" w14:textId="77777777" w:rsidR="006A19AF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  <w:p w14:paraId="1F8FD0CF" w14:textId="77777777" w:rsidR="006A19AF" w:rsidRDefault="006A19AF" w:rsidP="006A19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Anzahl der Betten der Einrichtung</w:t>
            </w:r>
          </w:p>
          <w:p w14:paraId="6B4A6033" w14:textId="77777777" w:rsidR="006A19AF" w:rsidRDefault="006A19AF" w:rsidP="006A19AF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Mindestanforderung: </w:t>
            </w:r>
            <w:r w:rsidRPr="002A6ABC">
              <w:rPr>
                <w:rFonts w:ascii="Arial" w:hAnsi="Arial" w:cs="Arial"/>
                <w:u w:val="single"/>
              </w:rPr>
              <w:t>mehr als 200 Betten</w:t>
            </w:r>
          </w:p>
          <w:p w14:paraId="33BBB407" w14:textId="77777777" w:rsidR="006A19AF" w:rsidRPr="006D5960" w:rsidRDefault="006A19AF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D4EDCB" w14:textId="77777777" w:rsidR="001272A1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3CAFDF3B" w14:textId="77777777" w:rsidR="006A19AF" w:rsidRDefault="006A19AF" w:rsidP="006A19AF">
            <w:pPr>
              <w:rPr>
                <w:rFonts w:ascii="Arial" w:hAnsi="Arial" w:cs="Arial"/>
              </w:rPr>
            </w:pPr>
          </w:p>
          <w:p w14:paraId="700A8A51" w14:textId="57587CE7" w:rsidR="006A19AF" w:rsidRPr="006A19AF" w:rsidRDefault="006A19AF" w:rsidP="006A19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27FB4A8F" w14:textId="77777777" w:rsidR="001272A1" w:rsidRPr="006D5960" w:rsidRDefault="00487822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487822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4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4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D9" w14:textId="77777777" w:rsidR="003F2D66" w:rsidRPr="006D5960" w:rsidRDefault="00487822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487822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487822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917616">
        <w:trPr>
          <w:trHeight w:val="1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C77378" w14:textId="77777777" w:rsidR="000167C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Einordnung der Referenz</w:t>
            </w:r>
          </w:p>
          <w:p w14:paraId="06EB93F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8471042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366C3B6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29AEB86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46C14780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1182B4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A721878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5D366FC9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2412E9C" w14:textId="2E9C773B" w:rsidR="002A6ABC" w:rsidRPr="006D5960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Beschreibung der erbrachten Leistung</w:t>
            </w:r>
            <w:r w:rsidR="00A67CB9">
              <w:rPr>
                <w:rFonts w:ascii="Arial" w:hAnsi="Arial" w:cs="Arial"/>
              </w:rPr>
              <w:t xml:space="preserve"> und Einsatzbereich bitte beschreiben</w:t>
            </w: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AAEF" w14:textId="60F8D41C" w:rsidR="000167C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Referenz </w:t>
            </w:r>
            <w:r w:rsidR="00917616" w:rsidRPr="00917616">
              <w:rPr>
                <w:rFonts w:ascii="Arial" w:hAnsi="Arial" w:cs="Arial"/>
                <w:bCs/>
              </w:rPr>
              <w:t>umfasst Leistungen im Bereich:</w:t>
            </w:r>
          </w:p>
          <w:p w14:paraId="54B1DAD2" w14:textId="77777777" w:rsidR="00917616" w:rsidRPr="00917616" w:rsidRDefault="00487822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9487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>
              <w:rPr>
                <w:rFonts w:ascii="Arial" w:hAnsi="Arial" w:cs="Arial"/>
                <w:bCs/>
              </w:rPr>
              <w:tab/>
            </w:r>
            <w:r w:rsidR="00917616" w:rsidRPr="00917616">
              <w:rPr>
                <w:rFonts w:ascii="Arial" w:hAnsi="Arial" w:cs="Arial"/>
                <w:bCs/>
              </w:rPr>
              <w:t>Wartung medizinischer Gasversorgungssysteme</w:t>
            </w:r>
          </w:p>
          <w:p w14:paraId="462498BC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Inspektion medizinischer Gasversorgungssysteme</w:t>
            </w:r>
          </w:p>
          <w:p w14:paraId="05043419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Instandhaltung medizinischer Gasversorgungssysteme</w:t>
            </w:r>
          </w:p>
          <w:p w14:paraId="0D4F67B8" w14:textId="77777777" w:rsid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Instandsetzung medizinischer Gasversorgungssysteme</w:t>
            </w:r>
          </w:p>
          <w:p w14:paraId="62A23B44" w14:textId="77777777" w:rsid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C6C9E55" w14:textId="0FABD3C8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Versorgungssysteme (Mehrfachnennung möglich):</w:t>
            </w:r>
          </w:p>
          <w:p w14:paraId="20D40AB4" w14:textId="3A4AC002" w:rsidR="002A6ABC" w:rsidRDefault="002A6ABC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7FED6FA" w14:textId="1FC51EF7" w:rsidR="00917616" w:rsidRPr="00917616" w:rsidRDefault="00487822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74247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 xml:space="preserve"> </w:t>
            </w:r>
            <w:r w:rsidR="00917616" w:rsidRPr="00917616">
              <w:rPr>
                <w:rFonts w:ascii="Arial" w:hAnsi="Arial" w:cs="Arial"/>
                <w:bCs/>
              </w:rPr>
              <w:t>Sauerstoffversorgung</w:t>
            </w:r>
          </w:p>
          <w:p w14:paraId="068A3746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lastRenderedPageBreak/>
              <w:t>☐</w:t>
            </w:r>
            <w:r w:rsidRPr="00917616">
              <w:rPr>
                <w:rFonts w:ascii="Arial" w:hAnsi="Arial" w:cs="Arial"/>
                <w:bCs/>
              </w:rPr>
              <w:t xml:space="preserve"> Medizinische Druckluft</w:t>
            </w:r>
          </w:p>
          <w:p w14:paraId="7F77350B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Vakuumversorgung</w:t>
            </w:r>
          </w:p>
          <w:p w14:paraId="1B3AE52E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Rohrleitungsnetz</w:t>
            </w:r>
          </w:p>
          <w:p w14:paraId="3D76C4B1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Entnahmestellen</w:t>
            </w:r>
          </w:p>
          <w:p w14:paraId="10648FDF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Alarmanlagen / Bereichsalarmanlagen</w:t>
            </w:r>
          </w:p>
          <w:p w14:paraId="7CF0221E" w14:textId="77777777" w:rsidR="00917616" w:rsidRP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Mess-, Steuer- und Regeltechnik</w:t>
            </w:r>
          </w:p>
          <w:p w14:paraId="1377E354" w14:textId="3AAF30D1" w:rsidR="00917616" w:rsidRDefault="00917616" w:rsidP="00917616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Sonstige:</w:t>
            </w:r>
            <w:sdt>
              <w:sdtPr>
                <w:rPr>
                  <w:rFonts w:ascii="Arial" w:hAnsi="Arial" w:cs="Arial"/>
                  <w:bCs/>
                </w:rPr>
                <w:id w:val="134042870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BC014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2A6ABC" w:rsidRPr="006D5960" w14:paraId="19AEFD12" w14:textId="77777777" w:rsidTr="002A6ABC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D1C600" w14:textId="1DDF49D0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E03AD" w14:textId="76BAA2EB" w:rsidR="002A6ABC" w:rsidRDefault="00917616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Kurzbeschreibung der erbrachten Leistung - </w:t>
            </w:r>
            <w:r w:rsidRPr="00917616">
              <w:rPr>
                <w:rFonts w:ascii="Arial" w:hAnsi="Arial" w:cs="Arial"/>
              </w:rPr>
              <w:t>Bitte Art und Umfang der Leistungen sowie die wesentlichen Aufgaben beschreiben</w:t>
            </w:r>
          </w:p>
          <w:p w14:paraId="016513F6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3C30A84C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5A5C5AB" w14:textId="304E7AF5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-50136064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39D03FD" w14:textId="11C58243" w:rsidR="002A6ABC" w:rsidRDefault="00917616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15735B21" w14:textId="77777777" w:rsidR="002A6ABC" w:rsidRDefault="002A6ABC" w:rsidP="00D16A90">
      <w:pPr>
        <w:spacing w:after="0" w:line="240" w:lineRule="auto"/>
        <w:rPr>
          <w:rFonts w:ascii="Arial" w:hAnsi="Arial" w:cs="Arial"/>
        </w:rPr>
      </w:pPr>
    </w:p>
    <w:bookmarkEnd w:id="1"/>
    <w:p w14:paraId="7CAFFF95" w14:textId="10417D3B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45"/>
        <w:gridCol w:w="534"/>
      </w:tblGrid>
      <w:tr w:rsidR="00917616" w:rsidRPr="00917616" w14:paraId="05F7DB72" w14:textId="77777777" w:rsidTr="00870753">
        <w:tc>
          <w:tcPr>
            <w:tcW w:w="9464" w:type="dxa"/>
            <w:gridSpan w:val="3"/>
            <w:shd w:val="clear" w:color="auto" w:fill="F2F2F2"/>
          </w:tcPr>
          <w:p w14:paraId="3AFFE4C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17616">
              <w:rPr>
                <w:rFonts w:ascii="Arial" w:hAnsi="Arial" w:cs="Arial"/>
                <w:b/>
              </w:rPr>
              <w:t xml:space="preserve">Referenzprojekt 1 </w:t>
            </w:r>
          </w:p>
        </w:tc>
      </w:tr>
      <w:tr w:rsidR="00917616" w:rsidRPr="00917616" w14:paraId="5809738D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10AA4649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Projektbezeichnung und Referenzgeber (Auftraggeber):</w:t>
            </w:r>
          </w:p>
        </w:tc>
        <w:tc>
          <w:tcPr>
            <w:tcW w:w="5245" w:type="dxa"/>
            <w:shd w:val="clear" w:color="auto" w:fill="auto"/>
          </w:tcPr>
          <w:p w14:paraId="6F5715E4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Projektbezeichnung und Referenzgeber:</w:t>
            </w:r>
            <w:r w:rsidRPr="00917616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631855879"/>
                <w:placeholder>
                  <w:docPart w:val="76AD872BA15C49B38B147D8309479607"/>
                </w:placeholder>
                <w:showingPlcHdr/>
              </w:sdtPr>
              <w:sdtEndPr/>
              <w:sdtContent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7AEFAE95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616" w:rsidRPr="00917616" w14:paraId="644E8928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7DA2D7F0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6B430BB8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Referenz</w:t>
            </w:r>
            <w:r w:rsidRPr="00917616">
              <w:rPr>
                <w:rFonts w:ascii="Arial" w:hAnsi="Arial" w:cs="Arial"/>
                <w:bCs/>
                <w:u w:val="single"/>
              </w:rPr>
              <w:t>nehmer</w:t>
            </w:r>
            <w:r w:rsidRPr="00917616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-386574034"/>
              <w:placeholder>
                <w:docPart w:val="F44ED407D15F422F82A9AAAEDC44CD52"/>
              </w:placeholder>
              <w:showingPlcHdr/>
            </w:sdtPr>
            <w:sdtEndPr/>
            <w:sdtContent>
              <w:p w14:paraId="062583AA" w14:textId="77777777" w:rsidR="00917616" w:rsidRPr="00917616" w:rsidRDefault="00917616" w:rsidP="00917616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838C0EF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917616" w:rsidRPr="00917616" w14:paraId="1469EB50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33F0B8CC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34EE27DA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-1922323740"/>
              <w:placeholder>
                <w:docPart w:val="ED1401D162CD4CC69A0B55499BAD8144"/>
              </w:placeholder>
              <w:showingPlcHdr/>
            </w:sdtPr>
            <w:sdtEndPr/>
            <w:sdtContent>
              <w:p w14:paraId="2F7BA373" w14:textId="77777777" w:rsidR="00917616" w:rsidRPr="00917616" w:rsidRDefault="00917616" w:rsidP="00917616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353A30AB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616" w:rsidRPr="00917616" w14:paraId="1D9EEA11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3E7511B6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2C354F0E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Beginn des Leistungszeitraums am</w:t>
            </w:r>
            <w:r w:rsidRPr="00917616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26197376"/>
                <w:placeholder>
                  <w:docPart w:val="549374E3B96E4CDAA81A6E766C60CEC4"/>
                </w:placeholder>
                <w:showingPlcHdr/>
              </w:sdtPr>
              <w:sdtEndPr/>
              <w:sdtContent>
                <w:r w:rsidRPr="00917616">
                  <w:t>Klicken Sie hier, um Text einzugeben.</w:t>
                </w:r>
              </w:sdtContent>
            </w:sdt>
          </w:p>
          <w:p w14:paraId="1426A10F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Abschluss der Leistungszeitraums am</w:t>
            </w:r>
            <w:r w:rsidRPr="00917616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0431177"/>
                <w:placeholder>
                  <w:docPart w:val="549374E3B96E4CDAA81A6E766C60CEC4"/>
                </w:placeholder>
                <w:showingPlcHdr/>
              </w:sdtPr>
              <w:sdtEndPr/>
              <w:sdtContent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28FD6F2D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917616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81671632"/>
                <w:placeholder>
                  <w:docPart w:val="549374E3B96E4CDAA81A6E766C60CEC4"/>
                </w:placeholder>
                <w:showingPlcHdr/>
              </w:sdtPr>
              <w:sdtEndPr/>
              <w:sdtContent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</w:tr>
      <w:tr w:rsidR="00917616" w:rsidRPr="00917616" w14:paraId="2761D8C7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7486440C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Angaben des öffentlichen oder privaten Empfängers</w:t>
            </w:r>
          </w:p>
          <w:p w14:paraId="5DED713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791CA0A5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4929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5A4BC217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1473524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 xml:space="preserve"> Privater Empfänger (Auftraggeber)</w:t>
            </w:r>
            <w:r w:rsidR="00917616" w:rsidRPr="00917616">
              <w:rPr>
                <w:rFonts w:ascii="Arial" w:hAnsi="Arial" w:cs="Arial"/>
                <w:bCs/>
              </w:rPr>
              <w:br/>
            </w:r>
          </w:p>
        </w:tc>
      </w:tr>
      <w:tr w:rsidR="00917616" w:rsidRPr="00917616" w14:paraId="035CF1CB" w14:textId="77777777" w:rsidTr="00870753">
        <w:trPr>
          <w:gridAfter w:val="1"/>
          <w:wAfter w:w="534" w:type="dxa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C61DC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Rolle des Referenznehmers in dem Referenzprojekt:</w:t>
            </w:r>
          </w:p>
          <w:p w14:paraId="1E70A905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DCF0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96965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 xml:space="preserve"> Auftragnehmer</w:t>
            </w:r>
          </w:p>
          <w:p w14:paraId="18F8BEE7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9C063FC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9118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357733356"/>
              <w:placeholder>
                <w:docPart w:val="375DB0CFDA874B9BBF0F79C7D18E05EF"/>
              </w:placeholder>
              <w:showingPlcHdr/>
            </w:sdtPr>
            <w:sdtEndPr/>
            <w:sdtContent>
              <w:p w14:paraId="04C879A4" w14:textId="77777777" w:rsidR="00917616" w:rsidRPr="00917616" w:rsidRDefault="00917616" w:rsidP="00917616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7616">
                  <w:t>Klicken Sie hier, um Text einzugeben.</w:t>
                </w:r>
              </w:p>
            </w:sdtContent>
          </w:sdt>
          <w:p w14:paraId="19EF39CF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9897AA4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9539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1911606190"/>
              <w:placeholder>
                <w:docPart w:val="375DB0CFDA874B9BBF0F79C7D18E05EF"/>
              </w:placeholder>
              <w:showingPlcHdr/>
            </w:sdtPr>
            <w:sdtEndPr/>
            <w:sdtContent>
              <w:p w14:paraId="7A32A125" w14:textId="77777777" w:rsidR="00917616" w:rsidRPr="00917616" w:rsidRDefault="00917616" w:rsidP="00917616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7616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</w:tc>
      </w:tr>
      <w:tr w:rsidR="00917616" w:rsidRPr="00917616" w14:paraId="71E5E1F4" w14:textId="77777777" w:rsidTr="00870753">
        <w:trPr>
          <w:gridAfter w:val="1"/>
          <w:wAfter w:w="534" w:type="dxa"/>
          <w:trHeight w:val="14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4BB36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>technische Einordnung der Referenz</w:t>
            </w:r>
          </w:p>
          <w:p w14:paraId="737EBE8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605F94C2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4DDAC957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5D6AF9E7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6C01F0F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218598E9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1D47D539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67CBB67C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  <w:p w14:paraId="0D249787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  <w:r w:rsidRPr="00917616">
              <w:rPr>
                <w:rFonts w:ascii="Arial" w:hAnsi="Arial" w:cs="Arial"/>
              </w:rPr>
              <w:t xml:space="preserve">technische Beschreibung der erbrachten Leistung und Einsatzbereich bitte beschreiben: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DFC6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lastRenderedPageBreak/>
              <w:t>Die Referenz umfasst Leistungen im Bereich:</w:t>
            </w:r>
          </w:p>
          <w:p w14:paraId="5AF67E94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863714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  <w:bCs/>
              </w:rPr>
              <w:tab/>
              <w:t>Wartung medizinischer Gasversorgungssysteme</w:t>
            </w:r>
          </w:p>
          <w:p w14:paraId="3D62D0D4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Inspektion medizinischer Gasversorgungssysteme</w:t>
            </w:r>
          </w:p>
          <w:p w14:paraId="12F21F6C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lastRenderedPageBreak/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Instandhaltung medizinischer Gasversorgungssysteme</w:t>
            </w:r>
          </w:p>
          <w:p w14:paraId="6DAC33DE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Instandsetzung medizinischer Gasversorgungssysteme</w:t>
            </w:r>
          </w:p>
          <w:p w14:paraId="024ED05A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49BB42F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Versorgungssysteme (Mehrfachnennung möglich):</w:t>
            </w:r>
          </w:p>
          <w:p w14:paraId="045C3E5B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1D0D3EA" w14:textId="77777777" w:rsidR="00917616" w:rsidRPr="00917616" w:rsidRDefault="00487822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04124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 w:rsidRPr="00917616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Arial" w:hAnsi="Arial" w:cs="Arial"/>
              </w:rPr>
              <w:t xml:space="preserve"> </w:t>
            </w:r>
            <w:r w:rsidR="00917616" w:rsidRPr="00917616">
              <w:rPr>
                <w:rFonts w:ascii="Arial" w:hAnsi="Arial" w:cs="Arial"/>
                <w:bCs/>
              </w:rPr>
              <w:t>Sauerstoffversorgung</w:t>
            </w:r>
          </w:p>
          <w:p w14:paraId="235EB451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Medizinische Druckluft</w:t>
            </w:r>
          </w:p>
          <w:p w14:paraId="03384805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Vakuumversorgung</w:t>
            </w:r>
          </w:p>
          <w:p w14:paraId="212F8AF6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Rohrleitungsnetz</w:t>
            </w:r>
          </w:p>
          <w:p w14:paraId="37F2BA1D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Entnahmestellen</w:t>
            </w:r>
          </w:p>
          <w:p w14:paraId="75DAC499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Alarmanlagen / Bereichsalarmanlagen</w:t>
            </w:r>
          </w:p>
          <w:p w14:paraId="64B50828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Mess-, Steuer- und Regeltechnik</w:t>
            </w:r>
          </w:p>
          <w:p w14:paraId="1006DA00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Sonstige:</w:t>
            </w:r>
            <w:sdt>
              <w:sdtPr>
                <w:rPr>
                  <w:rFonts w:ascii="Arial" w:hAnsi="Arial" w:cs="Arial"/>
                  <w:bCs/>
                </w:rPr>
                <w:id w:val="438881772"/>
                <w:placeholder>
                  <w:docPart w:val="361CE3AD2FBF4B86A1FA71D437C2AA10"/>
                </w:placeholder>
                <w:showingPlcHdr/>
                <w:text/>
              </w:sdtPr>
              <w:sdtEndPr/>
              <w:sdtContent>
                <w:r w:rsidRPr="00917616">
                  <w:rPr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917616" w:rsidRPr="00917616" w14:paraId="73F00123" w14:textId="77777777" w:rsidTr="00870753">
        <w:trPr>
          <w:gridAfter w:val="1"/>
          <w:wAfter w:w="534" w:type="dxa"/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1A3113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917616">
              <w:rPr>
                <w:rFonts w:ascii="Arial" w:hAnsi="Arial" w:cs="Arial"/>
              </w:rPr>
              <w:lastRenderedPageBreak/>
              <w:t>Kurzbeschreibung der erbrachten Leistung - Bitte Art und Umfang der Leistungen sowie die wesentlichen Aufgaben beschreiben</w:t>
            </w:r>
          </w:p>
          <w:p w14:paraId="56D95AE0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6B802D52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F579CD9" w14:textId="77777777" w:rsidR="00917616" w:rsidRPr="00917616" w:rsidRDefault="00917616" w:rsidP="00917616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1157807990"/>
            <w:placeholder>
              <w:docPart w:val="8C815535D61945D2867F4E044EECBA31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F2906A0" w14:textId="77777777" w:rsidR="00917616" w:rsidRPr="00917616" w:rsidRDefault="00917616" w:rsidP="00917616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917616">
                  <w:rPr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0163A041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66079343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4BA94D47" w14:textId="71DD4581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45"/>
        <w:gridCol w:w="534"/>
      </w:tblGrid>
      <w:tr w:rsidR="00917616" w:rsidRPr="006D5960" w14:paraId="17E7CEEE" w14:textId="77777777" w:rsidTr="00870753">
        <w:tc>
          <w:tcPr>
            <w:tcW w:w="9464" w:type="dxa"/>
            <w:gridSpan w:val="3"/>
            <w:shd w:val="clear" w:color="auto" w:fill="F2F2F2"/>
          </w:tcPr>
          <w:p w14:paraId="08D96AEE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 1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17616" w:rsidRPr="006D5960" w14:paraId="051CB8E1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32FA4938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</w:t>
            </w:r>
            <w:r>
              <w:rPr>
                <w:rFonts w:ascii="Arial" w:hAnsi="Arial" w:cs="Arial"/>
              </w:rPr>
              <w:t xml:space="preserve"> (Auftraggeber)</w:t>
            </w:r>
            <w:r w:rsidRPr="00D746EA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46D7AB21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507793950"/>
                <w:placeholder>
                  <w:docPart w:val="730E59800FD944A283600F8BF8F9C364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5ACCFD42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616" w:rsidRPr="006D5960" w14:paraId="3EB6DCF2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39ED326E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5BB4839F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-331616166"/>
              <w:placeholder>
                <w:docPart w:val="1E483796B1AB4F078C3CCC28761BA98F"/>
              </w:placeholder>
              <w:showingPlcHdr/>
            </w:sdtPr>
            <w:sdtEndPr/>
            <w:sdtContent>
              <w:p w14:paraId="372A468D" w14:textId="77777777" w:rsidR="00917616" w:rsidRPr="006D5960" w:rsidRDefault="00917616" w:rsidP="00870753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6BE15641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917616" w:rsidRPr="006D5960" w14:paraId="08CBBB69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084707F5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280905E4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49020992"/>
              <w:placeholder>
                <w:docPart w:val="997CDC444EF844578FA664CABCD40291"/>
              </w:placeholder>
              <w:showingPlcHdr/>
            </w:sdtPr>
            <w:sdtEndPr/>
            <w:sdtContent>
              <w:p w14:paraId="7D33C508" w14:textId="77777777" w:rsidR="00917616" w:rsidRDefault="00917616" w:rsidP="00870753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61AAF81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17616" w:rsidRPr="000167CC" w14:paraId="3F088481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0AE172EE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0602C864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340160179"/>
                <w:placeholder>
                  <w:docPart w:val="D7D02B92039444CA96E653413FEB0F50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33CE5316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6420120"/>
                <w:placeholder>
                  <w:docPart w:val="D7D02B92039444CA96E653413FEB0F50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0D5633A9" w14:textId="77777777" w:rsidR="00917616" w:rsidRPr="000167CC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2024552681"/>
                <w:placeholder>
                  <w:docPart w:val="D7D02B92039444CA96E653413FEB0F50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917616" w:rsidRPr="006D5960" w14:paraId="331A7387" w14:textId="77777777" w:rsidTr="00870753">
        <w:trPr>
          <w:gridAfter w:val="1"/>
          <w:wAfter w:w="534" w:type="dxa"/>
        </w:trPr>
        <w:tc>
          <w:tcPr>
            <w:tcW w:w="3685" w:type="dxa"/>
            <w:shd w:val="clear" w:color="auto" w:fill="F2F2F2"/>
          </w:tcPr>
          <w:p w14:paraId="44D025D9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0048DFA3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06B80F9D" w14:textId="77777777" w:rsidR="00917616" w:rsidRPr="006D5960" w:rsidRDefault="00487822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5334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>
              <w:rPr>
                <w:rFonts w:ascii="Arial" w:hAnsi="Arial" w:cs="Arial"/>
                <w:bCs/>
              </w:rPr>
              <w:t xml:space="preserve"> Ö</w:t>
            </w:r>
            <w:r w:rsidR="00917616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5E3BB1A2" w14:textId="77777777" w:rsidR="00917616" w:rsidRPr="006D5960" w:rsidRDefault="00487822" w:rsidP="00870753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1240476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917616" w:rsidRPr="006D5960">
              <w:rPr>
                <w:rFonts w:ascii="Arial" w:hAnsi="Arial" w:cs="Arial"/>
                <w:bCs/>
              </w:rPr>
              <w:br/>
            </w:r>
          </w:p>
        </w:tc>
      </w:tr>
      <w:tr w:rsidR="00917616" w:rsidRPr="006D5960" w14:paraId="7FFD921B" w14:textId="77777777" w:rsidTr="00870753">
        <w:trPr>
          <w:gridAfter w:val="1"/>
          <w:wAfter w:w="534" w:type="dxa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CECAE0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5049BC21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2624" w14:textId="77777777" w:rsidR="00917616" w:rsidRPr="006D5960" w:rsidRDefault="00487822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528523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549AF8FC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84EC771" w14:textId="77777777" w:rsidR="00917616" w:rsidRDefault="00487822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4483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1001572980"/>
              <w:placeholder>
                <w:docPart w:val="0FC982686A634D619087E603CE631D02"/>
              </w:placeholder>
              <w:showingPlcHdr/>
            </w:sdtPr>
            <w:sdtEndPr/>
            <w:sdtContent>
              <w:p w14:paraId="61462978" w14:textId="77777777" w:rsidR="00917616" w:rsidRPr="006D5960" w:rsidRDefault="00917616" w:rsidP="00870753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5BB1BE41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DC9F66" w14:textId="77777777" w:rsidR="00917616" w:rsidRPr="006D5960" w:rsidRDefault="00487822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4299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239634793"/>
              <w:placeholder>
                <w:docPart w:val="0FC982686A634D619087E603CE631D02"/>
              </w:placeholder>
              <w:showingPlcHdr/>
            </w:sdtPr>
            <w:sdtEndPr/>
            <w:sdtContent>
              <w:p w14:paraId="46DBF973" w14:textId="77777777" w:rsidR="00917616" w:rsidRPr="006D5960" w:rsidRDefault="00917616" w:rsidP="00870753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917616" w14:paraId="55C517C7" w14:textId="77777777" w:rsidTr="00870753">
        <w:trPr>
          <w:gridAfter w:val="1"/>
          <w:wAfter w:w="534" w:type="dxa"/>
          <w:trHeight w:val="14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B1423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technische Einordnung der Referenz</w:t>
            </w:r>
          </w:p>
          <w:p w14:paraId="18A06626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5C7B74B4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07390060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30D01454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39A8AFDC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176F607E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26D585E3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687E0D36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  <w:p w14:paraId="46CDAFDA" w14:textId="77777777" w:rsidR="00917616" w:rsidRPr="006D5960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technische Beschreibung der erbrachten Leistung und Einsatzbereich bitte beschreiben: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12DD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Referenz </w:t>
            </w:r>
            <w:r w:rsidRPr="00917616">
              <w:rPr>
                <w:rFonts w:ascii="Arial" w:hAnsi="Arial" w:cs="Arial"/>
                <w:bCs/>
              </w:rPr>
              <w:t>umfasst Leistungen im Bereich:</w:t>
            </w:r>
          </w:p>
          <w:p w14:paraId="3E408BDE" w14:textId="77777777" w:rsidR="00917616" w:rsidRPr="00917616" w:rsidRDefault="00487822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49654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>
              <w:rPr>
                <w:rFonts w:ascii="Arial" w:hAnsi="Arial" w:cs="Arial"/>
                <w:bCs/>
              </w:rPr>
              <w:tab/>
            </w:r>
            <w:r w:rsidR="00917616" w:rsidRPr="00917616">
              <w:rPr>
                <w:rFonts w:ascii="Arial" w:hAnsi="Arial" w:cs="Arial"/>
                <w:bCs/>
              </w:rPr>
              <w:t>Wartung medizinischer Gasversorgungssysteme</w:t>
            </w:r>
          </w:p>
          <w:p w14:paraId="4D42867C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Inspektion medizinischer Gasversorgungssysteme</w:t>
            </w:r>
          </w:p>
          <w:p w14:paraId="0C2E1DCA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Instandhaltung medizinischer Gasversorgungssysteme</w:t>
            </w:r>
          </w:p>
          <w:p w14:paraId="60398095" w14:textId="77777777" w:rsid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Instandsetzung medizinischer Gasversorgungssysteme</w:t>
            </w:r>
          </w:p>
          <w:p w14:paraId="1906C8CC" w14:textId="77777777" w:rsid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451E678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Arial" w:hAnsi="Arial" w:cs="Arial"/>
                <w:bCs/>
              </w:rPr>
              <w:t>Versorgungssysteme (Mehrfachnennung möglich):</w:t>
            </w:r>
          </w:p>
          <w:p w14:paraId="45035173" w14:textId="77777777" w:rsid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B588A09" w14:textId="77777777" w:rsidR="00917616" w:rsidRPr="00917616" w:rsidRDefault="00487822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67447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616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17616" w:rsidRPr="00917616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 xml:space="preserve"> </w:t>
            </w:r>
            <w:r w:rsidR="00917616" w:rsidRPr="00917616">
              <w:rPr>
                <w:rFonts w:ascii="Arial" w:hAnsi="Arial" w:cs="Arial"/>
                <w:bCs/>
              </w:rPr>
              <w:t>Sauerstoffversorgung</w:t>
            </w:r>
          </w:p>
          <w:p w14:paraId="7EB44C43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Medizinische Druckluft</w:t>
            </w:r>
          </w:p>
          <w:p w14:paraId="65DEB41A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Vakuumversorgung</w:t>
            </w:r>
          </w:p>
          <w:p w14:paraId="2BB03CC3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Rohrleitungsnetz</w:t>
            </w:r>
          </w:p>
          <w:p w14:paraId="2317CD39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Entnahmestellen</w:t>
            </w:r>
          </w:p>
          <w:p w14:paraId="6328C904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Alarmanlagen / Bereichsalarmanlagen</w:t>
            </w:r>
          </w:p>
          <w:p w14:paraId="2EB478F8" w14:textId="77777777" w:rsidR="00917616" w:rsidRP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Mess-, Steuer- und Regeltechnik</w:t>
            </w:r>
          </w:p>
          <w:p w14:paraId="5C9185C1" w14:textId="77777777" w:rsidR="00917616" w:rsidRDefault="00917616" w:rsidP="00870753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917616">
              <w:rPr>
                <w:rFonts w:ascii="Segoe UI Symbol" w:hAnsi="Segoe UI Symbol" w:cs="Segoe UI Symbol"/>
                <w:bCs/>
              </w:rPr>
              <w:t>☐</w:t>
            </w:r>
            <w:r w:rsidRPr="00917616">
              <w:rPr>
                <w:rFonts w:ascii="Arial" w:hAnsi="Arial" w:cs="Arial"/>
                <w:bCs/>
              </w:rPr>
              <w:t xml:space="preserve"> Sonstige:</w:t>
            </w:r>
            <w:sdt>
              <w:sdtPr>
                <w:rPr>
                  <w:rFonts w:ascii="Arial" w:hAnsi="Arial" w:cs="Arial"/>
                  <w:bCs/>
                </w:rPr>
                <w:id w:val="-1040047662"/>
                <w:placeholder>
                  <w:docPart w:val="873FFCFA63124BB9A0BD9A069352F36B"/>
                </w:placeholder>
                <w:showingPlcHdr/>
                <w:text/>
              </w:sdtPr>
              <w:sdtEndPr/>
              <w:sdtContent>
                <w:r w:rsidRPr="00BC014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17616" w14:paraId="55668797" w14:textId="77777777" w:rsidTr="00870753">
        <w:trPr>
          <w:gridAfter w:val="1"/>
          <w:wAfter w:w="534" w:type="dxa"/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2DFEE5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Kurzbeschreibung der erbrachten Leistung - </w:t>
            </w:r>
            <w:r w:rsidRPr="00917616">
              <w:rPr>
                <w:rFonts w:ascii="Arial" w:hAnsi="Arial" w:cs="Arial"/>
              </w:rPr>
              <w:t>Bitte Art und Umfang der Leistungen sowie die wesentlichen Aufgaben beschreiben</w:t>
            </w:r>
          </w:p>
          <w:p w14:paraId="50984340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7C58C098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73E178F5" w14:textId="77777777" w:rsidR="00917616" w:rsidRDefault="00917616" w:rsidP="0087075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Cs/>
            </w:rPr>
            <w:id w:val="-861585905"/>
            <w:placeholder>
              <w:docPart w:val="EEC754F9A1314870A81765A9023C5575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BEA4504" w14:textId="77777777" w:rsidR="00917616" w:rsidRDefault="00917616" w:rsidP="00870753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487822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08795090" w:rsidR="006D5960" w:rsidRPr="006D5960" w:rsidRDefault="006D5960" w:rsidP="006D5960">
    <w:pPr>
      <w:pStyle w:val="Fuzeile"/>
      <w:rPr>
        <w:rFonts w:ascii="Arial" w:hAnsi="Arial" w:cs="Arial"/>
        <w:lang w:val="de-DE"/>
      </w:rPr>
    </w:pP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FILENAME   \* MERGEFORMAT </w:instrText>
    </w:r>
    <w:r w:rsidRPr="006D5960">
      <w:rPr>
        <w:rFonts w:ascii="Arial" w:hAnsi="Arial" w:cs="Arial"/>
        <w:szCs w:val="20"/>
      </w:rPr>
      <w:fldChar w:fldCharType="separate"/>
    </w:r>
    <w:r w:rsidR="00BC622E">
      <w:rPr>
        <w:rFonts w:ascii="Arial" w:hAnsi="Arial" w:cs="Arial"/>
        <w:noProof/>
        <w:szCs w:val="20"/>
      </w:rPr>
      <w:t>07</w:t>
    </w:r>
    <w:r w:rsidR="001B5502">
      <w:rPr>
        <w:rFonts w:ascii="Arial" w:hAnsi="Arial" w:cs="Arial"/>
        <w:noProof/>
        <w:szCs w:val="20"/>
      </w:rPr>
      <w:t xml:space="preserve"> </w:t>
    </w:r>
    <w:r w:rsidR="00BC622E">
      <w:rPr>
        <w:rFonts w:ascii="Arial" w:hAnsi="Arial" w:cs="Arial"/>
        <w:noProof/>
        <w:szCs w:val="20"/>
      </w:rPr>
      <w:t>Referenzprojekte</w:t>
    </w:r>
    <w:r w:rsidRPr="006D5960">
      <w:rPr>
        <w:rFonts w:ascii="Arial" w:hAnsi="Arial" w:cs="Arial"/>
        <w:szCs w:val="20"/>
      </w:rPr>
      <w:fldChar w:fldCharType="end"/>
    </w:r>
    <w:r w:rsidR="0090427D">
      <w:rPr>
        <w:rFonts w:ascii="Arial" w:hAnsi="Arial" w:cs="Arial"/>
        <w:szCs w:val="20"/>
        <w:lang w:val="de-DE"/>
      </w:rPr>
      <w:tab/>
    </w:r>
    <w:r w:rsidRPr="006D5960">
      <w:rPr>
        <w:rFonts w:ascii="Arial" w:hAnsi="Arial" w:cs="Arial"/>
        <w:szCs w:val="20"/>
      </w:rPr>
      <w:tab/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>PAGE   \* MERGEFORMAT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Pr="006D5960">
      <w:rPr>
        <w:rFonts w:ascii="Arial" w:hAnsi="Arial" w:cs="Arial"/>
        <w:szCs w:val="20"/>
      </w:rPr>
      <w:fldChar w:fldCharType="end"/>
    </w:r>
    <w:r w:rsidRPr="006D5960">
      <w:rPr>
        <w:rFonts w:ascii="Arial" w:hAnsi="Arial" w:cs="Arial"/>
        <w:szCs w:val="20"/>
      </w:rPr>
      <w:t xml:space="preserve">/ </w:t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NUMPAGES   \* MERGEFORMAT 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5004BA89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 w:rsidR="001B5502">
      <w:rPr>
        <w:rFonts w:ascii="Arial" w:hAnsi="Arial" w:cs="Arial"/>
        <w:b/>
        <w:sz w:val="20"/>
        <w:szCs w:val="20"/>
      </w:rPr>
      <w:t>09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75ECF8FE" w:rsidR="002F0E84" w:rsidRPr="002A6ABC" w:rsidRDefault="00342BC0" w:rsidP="006D596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2A6ABC">
      <w:rPr>
        <w:rFonts w:ascii="Arial" w:hAnsi="Arial" w:cs="Arial"/>
        <w:sz w:val="20"/>
        <w:szCs w:val="20"/>
      </w:rPr>
      <w:t>0</w:t>
    </w:r>
    <w:r w:rsidR="006A19AF">
      <w:rPr>
        <w:rFonts w:ascii="Arial" w:hAnsi="Arial" w:cs="Arial"/>
        <w:sz w:val="20"/>
        <w:szCs w:val="20"/>
      </w:rPr>
      <w:t>85</w:t>
    </w:r>
    <w:r w:rsidR="002A6ABC">
      <w:rPr>
        <w:rFonts w:ascii="Arial" w:hAnsi="Arial" w:cs="Arial"/>
        <w:sz w:val="20"/>
        <w:szCs w:val="20"/>
      </w:rPr>
      <w:t>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Rf13CcFgd6Oc/fgCRoZ6LJQ1BMJDa02tq52X7QWXtJDli1dSH5VXxe8u1xU66nQOd4+H19hwTvI/+krcYfBog==" w:salt="ZWtM9DP+p22JnI43V9gNJw==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00ED0"/>
    <w:rsid w:val="000167CC"/>
    <w:rsid w:val="00024FEA"/>
    <w:rsid w:val="0003257C"/>
    <w:rsid w:val="00033EB1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75E12"/>
    <w:rsid w:val="00190A73"/>
    <w:rsid w:val="00193848"/>
    <w:rsid w:val="001973F7"/>
    <w:rsid w:val="00197EB1"/>
    <w:rsid w:val="001A2D77"/>
    <w:rsid w:val="001A7604"/>
    <w:rsid w:val="001B3B57"/>
    <w:rsid w:val="001B4CE8"/>
    <w:rsid w:val="001B5502"/>
    <w:rsid w:val="001C48DA"/>
    <w:rsid w:val="001C6885"/>
    <w:rsid w:val="001C6FB9"/>
    <w:rsid w:val="001D3710"/>
    <w:rsid w:val="001D7ED9"/>
    <w:rsid w:val="001E070E"/>
    <w:rsid w:val="001E08CA"/>
    <w:rsid w:val="001E21AC"/>
    <w:rsid w:val="001F0D28"/>
    <w:rsid w:val="002034C2"/>
    <w:rsid w:val="00221970"/>
    <w:rsid w:val="00221FFD"/>
    <w:rsid w:val="002237CF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A6ABC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26AB"/>
    <w:rsid w:val="00464E40"/>
    <w:rsid w:val="00487822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442BB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80254"/>
    <w:rsid w:val="00680431"/>
    <w:rsid w:val="006A116B"/>
    <w:rsid w:val="006A19AF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678F"/>
    <w:rsid w:val="00917616"/>
    <w:rsid w:val="00921D57"/>
    <w:rsid w:val="00936F88"/>
    <w:rsid w:val="00941F1E"/>
    <w:rsid w:val="00943741"/>
    <w:rsid w:val="00981B70"/>
    <w:rsid w:val="00991503"/>
    <w:rsid w:val="00991597"/>
    <w:rsid w:val="0099275A"/>
    <w:rsid w:val="00993CB5"/>
    <w:rsid w:val="00995DE0"/>
    <w:rsid w:val="009A0427"/>
    <w:rsid w:val="009A4A78"/>
    <w:rsid w:val="009E3A64"/>
    <w:rsid w:val="00A07886"/>
    <w:rsid w:val="00A11CC2"/>
    <w:rsid w:val="00A149F5"/>
    <w:rsid w:val="00A21BA9"/>
    <w:rsid w:val="00A21F22"/>
    <w:rsid w:val="00A32513"/>
    <w:rsid w:val="00A36EA6"/>
    <w:rsid w:val="00A42586"/>
    <w:rsid w:val="00A67CB9"/>
    <w:rsid w:val="00A74804"/>
    <w:rsid w:val="00A87AB1"/>
    <w:rsid w:val="00A900DF"/>
    <w:rsid w:val="00AA1D95"/>
    <w:rsid w:val="00AB75B6"/>
    <w:rsid w:val="00AB7B13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CF0856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1367"/>
    <w:rsid w:val="00D83897"/>
    <w:rsid w:val="00D9432B"/>
    <w:rsid w:val="00D97EF4"/>
    <w:rsid w:val="00DA224A"/>
    <w:rsid w:val="00DA240D"/>
    <w:rsid w:val="00DA52AA"/>
    <w:rsid w:val="00DA6C15"/>
    <w:rsid w:val="00DC02C9"/>
    <w:rsid w:val="00DD3BA5"/>
    <w:rsid w:val="00DD4C2E"/>
    <w:rsid w:val="00DE66B7"/>
    <w:rsid w:val="00DF382A"/>
    <w:rsid w:val="00E0452E"/>
    <w:rsid w:val="00E04F0A"/>
    <w:rsid w:val="00E129DA"/>
    <w:rsid w:val="00E13EDE"/>
    <w:rsid w:val="00E21E36"/>
    <w:rsid w:val="00E25B94"/>
    <w:rsid w:val="00E2647B"/>
    <w:rsid w:val="00E30812"/>
    <w:rsid w:val="00E31358"/>
    <w:rsid w:val="00E3436A"/>
    <w:rsid w:val="00E37F67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9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8DB71E-0E75-4A16-85F6-221A6F908877}"/>
      </w:docPartPr>
      <w:docPartBody>
        <w:p w:rsidR="00EE06E4" w:rsidRDefault="00EE06E4"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D872BA15C49B38B147D83094796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EE8A3-8153-4BFF-9F78-D3742F79A5B2}"/>
      </w:docPartPr>
      <w:docPartBody>
        <w:p w:rsidR="00756099" w:rsidRDefault="00756099" w:rsidP="00756099">
          <w:pPr>
            <w:pStyle w:val="76AD872BA15C49B38B147D8309479607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4ED407D15F422F82A9AAAEDC44CD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2BC72-7E05-4859-B791-ECAC92367F78}"/>
      </w:docPartPr>
      <w:docPartBody>
        <w:p w:rsidR="00756099" w:rsidRDefault="00756099" w:rsidP="00756099">
          <w:pPr>
            <w:pStyle w:val="F44ED407D15F422F82A9AAAEDC44CD52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1401D162CD4CC69A0B55499BAD8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FE24FD-32DF-42C4-85DC-26429BE5400E}"/>
      </w:docPartPr>
      <w:docPartBody>
        <w:p w:rsidR="00756099" w:rsidRDefault="00756099" w:rsidP="00756099">
          <w:pPr>
            <w:pStyle w:val="ED1401D162CD4CC69A0B55499BAD8144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9374E3B96E4CDAA81A6E766C60CE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715478-D44B-47BA-96EB-BAD88FF28603}"/>
      </w:docPartPr>
      <w:docPartBody>
        <w:p w:rsidR="00756099" w:rsidRDefault="00756099" w:rsidP="00756099">
          <w:pPr>
            <w:pStyle w:val="549374E3B96E4CDAA81A6E766C60CEC4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5DB0CFDA874B9BBF0F79C7D18E0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64ED6-4BDA-454B-A320-273282BA6121}"/>
      </w:docPartPr>
      <w:docPartBody>
        <w:p w:rsidR="00756099" w:rsidRDefault="00756099" w:rsidP="00756099">
          <w:pPr>
            <w:pStyle w:val="375DB0CFDA874B9BBF0F79C7D18E05EF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1CE3AD2FBF4B86A1FA71D437C2AA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337E86-EB62-42C5-8DB1-40623D59187C}"/>
      </w:docPartPr>
      <w:docPartBody>
        <w:p w:rsidR="00756099" w:rsidRDefault="00756099" w:rsidP="00756099">
          <w:pPr>
            <w:pStyle w:val="361CE3AD2FBF4B86A1FA71D437C2AA10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815535D61945D2867F4E044EECBA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A9B909-9474-4076-B9BC-D775D827FEDB}"/>
      </w:docPartPr>
      <w:docPartBody>
        <w:p w:rsidR="00756099" w:rsidRDefault="00756099" w:rsidP="00756099">
          <w:pPr>
            <w:pStyle w:val="8C815535D61945D2867F4E044EECBA31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E59800FD944A283600F8BF8F9C3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FE1D67-4C7E-48A0-A2B7-7F0EF89884EB}"/>
      </w:docPartPr>
      <w:docPartBody>
        <w:p w:rsidR="00756099" w:rsidRDefault="00756099" w:rsidP="00756099">
          <w:pPr>
            <w:pStyle w:val="730E59800FD944A283600F8BF8F9C364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483796B1AB4F078C3CCC28761BA9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B79E69-2285-4BB4-9382-80F05D3AA38C}"/>
      </w:docPartPr>
      <w:docPartBody>
        <w:p w:rsidR="00756099" w:rsidRDefault="00756099" w:rsidP="00756099">
          <w:pPr>
            <w:pStyle w:val="1E483796B1AB4F078C3CCC28761BA98F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7CDC444EF844578FA664CABCD40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EC9FBB-CFAF-40D7-9D88-C0E47C5F2EF5}"/>
      </w:docPartPr>
      <w:docPartBody>
        <w:p w:rsidR="00756099" w:rsidRDefault="00756099" w:rsidP="00756099">
          <w:pPr>
            <w:pStyle w:val="997CDC444EF844578FA664CABCD40291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D02B92039444CA96E653413FEB0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D311-6609-4C6A-AA2E-BD1A1170048A}"/>
      </w:docPartPr>
      <w:docPartBody>
        <w:p w:rsidR="00756099" w:rsidRDefault="00756099" w:rsidP="00756099">
          <w:pPr>
            <w:pStyle w:val="D7D02B92039444CA96E653413FEB0F50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C982686A634D619087E603CE631D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9245CE-FE25-411E-9E74-A3DC89CFA1D0}"/>
      </w:docPartPr>
      <w:docPartBody>
        <w:p w:rsidR="00756099" w:rsidRDefault="00756099" w:rsidP="00756099">
          <w:pPr>
            <w:pStyle w:val="0FC982686A634D619087E603CE631D02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3FFCFA63124BB9A0BD9A069352F3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3A5B2F-B54F-4365-BAA4-B98DD3D317D8}"/>
      </w:docPartPr>
      <w:docPartBody>
        <w:p w:rsidR="00756099" w:rsidRDefault="00756099" w:rsidP="00756099">
          <w:pPr>
            <w:pStyle w:val="873FFCFA63124BB9A0BD9A069352F36B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C754F9A1314870A81765A9023C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99434-E16A-46CD-8BF3-82AA20604D8A}"/>
      </w:docPartPr>
      <w:docPartBody>
        <w:p w:rsidR="00756099" w:rsidRDefault="00756099" w:rsidP="00756099">
          <w:pPr>
            <w:pStyle w:val="EEC754F9A1314870A81765A9023C5575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F5B9D"/>
    <w:rsid w:val="00137C63"/>
    <w:rsid w:val="00175E12"/>
    <w:rsid w:val="00282ACC"/>
    <w:rsid w:val="00341A31"/>
    <w:rsid w:val="004626AB"/>
    <w:rsid w:val="00756099"/>
    <w:rsid w:val="00CF0856"/>
    <w:rsid w:val="00DC02C9"/>
    <w:rsid w:val="00EE06E4"/>
    <w:rsid w:val="00F37CE3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56099"/>
    <w:rPr>
      <w:color w:val="808080"/>
    </w:rPr>
  </w:style>
  <w:style w:type="paragraph" w:customStyle="1" w:styleId="76AD872BA15C49B38B147D8309479607">
    <w:name w:val="76AD872BA15C49B38B147D8309479607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44ED407D15F422F82A9AAAEDC44CD52">
    <w:name w:val="F44ED407D15F422F82A9AAAEDC44CD52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1401D162CD4CC69A0B55499BAD8144">
    <w:name w:val="ED1401D162CD4CC69A0B55499BAD8144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49374E3B96E4CDAA81A6E766C60CEC4">
    <w:name w:val="549374E3B96E4CDAA81A6E766C60CEC4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75DB0CFDA874B9BBF0F79C7D18E05EF">
    <w:name w:val="375DB0CFDA874B9BBF0F79C7D18E05EF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61CE3AD2FBF4B86A1FA71D437C2AA10">
    <w:name w:val="361CE3AD2FBF4B86A1FA71D437C2AA10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C815535D61945D2867F4E044EECBA31">
    <w:name w:val="8C815535D61945D2867F4E044EECBA31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30E59800FD944A283600F8BF8F9C364">
    <w:name w:val="730E59800FD944A283600F8BF8F9C364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E483796B1AB4F078C3CCC28761BA98F">
    <w:name w:val="1E483796B1AB4F078C3CCC28761BA98F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97CDC444EF844578FA664CABCD40291">
    <w:name w:val="997CDC444EF844578FA664CABCD40291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7D02B92039444CA96E653413FEB0F50">
    <w:name w:val="D7D02B92039444CA96E653413FEB0F50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FC982686A634D619087E603CE631D02">
    <w:name w:val="0FC982686A634D619087E603CE631D02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73FFCFA63124BB9A0BD9A069352F36B">
    <w:name w:val="873FFCFA63124BB9A0BD9A069352F36B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C754F9A1314870A81765A9023C5575">
    <w:name w:val="EEC754F9A1314870A81765A9023C5575"/>
    <w:rsid w:val="00756099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4</Pages>
  <Words>860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24</cp:revision>
  <cp:lastPrinted>2016-10-13T10:20:00Z</cp:lastPrinted>
  <dcterms:created xsi:type="dcterms:W3CDTF">2020-10-14T12:43:00Z</dcterms:created>
  <dcterms:modified xsi:type="dcterms:W3CDTF">2026-07-31T16:52:00Z</dcterms:modified>
</cp:coreProperties>
</file>